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1E5" w:rsidRDefault="003051E5" w:rsidP="00C661A9">
      <w:pPr>
        <w:jc w:val="center"/>
        <w:rPr>
          <w:rFonts w:ascii="Times New Roman" w:hAnsi="Times New Roman"/>
          <w:b/>
          <w:sz w:val="32"/>
          <w:szCs w:val="32"/>
        </w:rPr>
      </w:pPr>
      <w:r w:rsidRPr="00C661A9">
        <w:rPr>
          <w:rFonts w:ascii="Times New Roman" w:hAnsi="Times New Roman"/>
          <w:b/>
          <w:sz w:val="32"/>
          <w:szCs w:val="32"/>
        </w:rPr>
        <w:t xml:space="preserve">Таблица З – Х </w:t>
      </w:r>
      <w:r>
        <w:rPr>
          <w:rFonts w:ascii="Times New Roman" w:hAnsi="Times New Roman"/>
          <w:b/>
          <w:sz w:val="32"/>
          <w:szCs w:val="32"/>
        </w:rPr>
        <w:t>–</w:t>
      </w:r>
      <w:r w:rsidRPr="00C661A9">
        <w:rPr>
          <w:rFonts w:ascii="Times New Roman" w:hAnsi="Times New Roman"/>
          <w:b/>
          <w:sz w:val="32"/>
          <w:szCs w:val="32"/>
        </w:rPr>
        <w:t xml:space="preserve"> 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21"/>
        <w:gridCol w:w="3521"/>
        <w:gridCol w:w="3521"/>
      </w:tblGrid>
      <w:tr w:rsidR="003051E5" w:rsidRPr="008F0F8C" w:rsidTr="008F0F8C">
        <w:tc>
          <w:tcPr>
            <w:tcW w:w="3521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8F0F8C">
              <w:rPr>
                <w:rFonts w:ascii="Times New Roman" w:hAnsi="Times New Roman"/>
                <w:b/>
                <w:sz w:val="32"/>
                <w:szCs w:val="32"/>
              </w:rPr>
              <w:t>«З» - знаю</w:t>
            </w:r>
          </w:p>
        </w:tc>
        <w:tc>
          <w:tcPr>
            <w:tcW w:w="3521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8F0F8C">
              <w:rPr>
                <w:rFonts w:ascii="Times New Roman" w:hAnsi="Times New Roman"/>
                <w:b/>
                <w:sz w:val="32"/>
                <w:szCs w:val="32"/>
              </w:rPr>
              <w:t>«Х» -  хочу узнать</w:t>
            </w:r>
          </w:p>
        </w:tc>
        <w:tc>
          <w:tcPr>
            <w:tcW w:w="3521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8F0F8C">
              <w:rPr>
                <w:rFonts w:ascii="Times New Roman" w:hAnsi="Times New Roman"/>
                <w:b/>
                <w:sz w:val="32"/>
                <w:szCs w:val="32"/>
              </w:rPr>
              <w:t>«У» - узнал</w:t>
            </w:r>
          </w:p>
        </w:tc>
      </w:tr>
      <w:tr w:rsidR="003051E5" w:rsidRPr="008F0F8C" w:rsidTr="008F0F8C">
        <w:tc>
          <w:tcPr>
            <w:tcW w:w="3521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521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521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</w:tbl>
    <w:p w:rsidR="003051E5" w:rsidRDefault="003051E5" w:rsidP="00C661A9">
      <w:pPr>
        <w:jc w:val="center"/>
        <w:rPr>
          <w:rFonts w:ascii="Times New Roman" w:hAnsi="Times New Roman"/>
          <w:b/>
          <w:sz w:val="32"/>
          <w:szCs w:val="32"/>
        </w:rPr>
      </w:pPr>
    </w:p>
    <w:p w:rsidR="003051E5" w:rsidRDefault="003051E5" w:rsidP="00C661A9">
      <w:pPr>
        <w:jc w:val="center"/>
        <w:rPr>
          <w:rFonts w:ascii="Times New Roman" w:hAnsi="Times New Roman"/>
          <w:b/>
          <w:sz w:val="32"/>
          <w:szCs w:val="32"/>
        </w:rPr>
      </w:pPr>
    </w:p>
    <w:p w:rsidR="003051E5" w:rsidRDefault="003051E5" w:rsidP="00C661A9">
      <w:pPr>
        <w:jc w:val="center"/>
        <w:rPr>
          <w:rFonts w:ascii="Times New Roman" w:hAnsi="Times New Roman"/>
          <w:b/>
          <w:sz w:val="32"/>
          <w:szCs w:val="32"/>
        </w:rPr>
      </w:pPr>
      <w:r w:rsidRPr="00C661A9">
        <w:rPr>
          <w:rFonts w:ascii="Times New Roman" w:hAnsi="Times New Roman"/>
          <w:b/>
          <w:sz w:val="32"/>
          <w:szCs w:val="32"/>
        </w:rPr>
        <w:t xml:space="preserve">Таблица З – Х </w:t>
      </w:r>
      <w:r>
        <w:rPr>
          <w:rFonts w:ascii="Times New Roman" w:hAnsi="Times New Roman"/>
          <w:b/>
          <w:sz w:val="32"/>
          <w:szCs w:val="32"/>
        </w:rPr>
        <w:t>–</w:t>
      </w:r>
      <w:r w:rsidRPr="00C661A9">
        <w:rPr>
          <w:rFonts w:ascii="Times New Roman" w:hAnsi="Times New Roman"/>
          <w:b/>
          <w:sz w:val="32"/>
          <w:szCs w:val="32"/>
        </w:rPr>
        <w:t xml:space="preserve"> 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21"/>
        <w:gridCol w:w="3521"/>
        <w:gridCol w:w="3521"/>
      </w:tblGrid>
      <w:tr w:rsidR="003051E5" w:rsidRPr="008F0F8C" w:rsidTr="008F0F8C">
        <w:tc>
          <w:tcPr>
            <w:tcW w:w="3521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8F0F8C">
              <w:rPr>
                <w:rFonts w:ascii="Times New Roman" w:hAnsi="Times New Roman"/>
                <w:b/>
                <w:sz w:val="32"/>
                <w:szCs w:val="32"/>
              </w:rPr>
              <w:t>«З» - знаю</w:t>
            </w:r>
          </w:p>
        </w:tc>
        <w:tc>
          <w:tcPr>
            <w:tcW w:w="3521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8F0F8C">
              <w:rPr>
                <w:rFonts w:ascii="Times New Roman" w:hAnsi="Times New Roman"/>
                <w:b/>
                <w:sz w:val="32"/>
                <w:szCs w:val="32"/>
              </w:rPr>
              <w:t>«Х» -  хочу узнать</w:t>
            </w:r>
          </w:p>
        </w:tc>
        <w:tc>
          <w:tcPr>
            <w:tcW w:w="3521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8F0F8C">
              <w:rPr>
                <w:rFonts w:ascii="Times New Roman" w:hAnsi="Times New Roman"/>
                <w:b/>
                <w:sz w:val="32"/>
                <w:szCs w:val="32"/>
              </w:rPr>
              <w:t>«У» - узнал</w:t>
            </w:r>
          </w:p>
        </w:tc>
      </w:tr>
      <w:tr w:rsidR="003051E5" w:rsidRPr="008F0F8C" w:rsidTr="008F0F8C">
        <w:tc>
          <w:tcPr>
            <w:tcW w:w="3521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521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521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</w:tbl>
    <w:p w:rsidR="003051E5" w:rsidRDefault="003051E5" w:rsidP="00C661A9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C661A9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C661A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Сводная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26"/>
        <w:gridCol w:w="1161"/>
        <w:gridCol w:w="1221"/>
        <w:gridCol w:w="1238"/>
        <w:gridCol w:w="1644"/>
        <w:gridCol w:w="2178"/>
      </w:tblGrid>
      <w:tr w:rsidR="003051E5" w:rsidRPr="008F0F8C" w:rsidTr="008F0F8C">
        <w:tc>
          <w:tcPr>
            <w:tcW w:w="152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Линия сравнения</w:t>
            </w:r>
          </w:p>
        </w:tc>
        <w:tc>
          <w:tcPr>
            <w:tcW w:w="1532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насекомые</w:t>
            </w:r>
          </w:p>
        </w:tc>
        <w:tc>
          <w:tcPr>
            <w:tcW w:w="1176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рыбы</w:t>
            </w:r>
          </w:p>
        </w:tc>
        <w:tc>
          <w:tcPr>
            <w:tcW w:w="1235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птицы</w:t>
            </w:r>
          </w:p>
        </w:tc>
        <w:tc>
          <w:tcPr>
            <w:tcW w:w="125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звери</w:t>
            </w:r>
          </w:p>
        </w:tc>
        <w:tc>
          <w:tcPr>
            <w:tcW w:w="1644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земноводные</w:t>
            </w:r>
          </w:p>
        </w:tc>
        <w:tc>
          <w:tcPr>
            <w:tcW w:w="217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пресмыкающиеся</w:t>
            </w:r>
          </w:p>
        </w:tc>
      </w:tr>
      <w:tr w:rsidR="003051E5" w:rsidRPr="008F0F8C" w:rsidTr="008F0F8C">
        <w:tc>
          <w:tcPr>
            <w:tcW w:w="152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8F0F8C">
              <w:rPr>
                <w:rFonts w:ascii="Times New Roman" w:hAnsi="Times New Roman"/>
                <w:i/>
                <w:sz w:val="28"/>
                <w:szCs w:val="28"/>
              </w:rPr>
              <w:t>количество ног</w:t>
            </w:r>
          </w:p>
        </w:tc>
        <w:tc>
          <w:tcPr>
            <w:tcW w:w="1532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76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35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58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644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7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3051E5" w:rsidRPr="008F0F8C" w:rsidTr="008F0F8C">
        <w:tc>
          <w:tcPr>
            <w:tcW w:w="152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8F0F8C">
              <w:rPr>
                <w:rFonts w:ascii="Times New Roman" w:hAnsi="Times New Roman"/>
                <w:i/>
                <w:sz w:val="28"/>
                <w:szCs w:val="28"/>
              </w:rPr>
              <w:t>кожные покровы</w:t>
            </w:r>
          </w:p>
        </w:tc>
        <w:tc>
          <w:tcPr>
            <w:tcW w:w="1532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76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35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5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644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7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3051E5" w:rsidRDefault="003051E5" w:rsidP="00C661A9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C661A9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C661A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Сводная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26"/>
        <w:gridCol w:w="1161"/>
        <w:gridCol w:w="1221"/>
        <w:gridCol w:w="1238"/>
        <w:gridCol w:w="1644"/>
        <w:gridCol w:w="2178"/>
      </w:tblGrid>
      <w:tr w:rsidR="003051E5" w:rsidRPr="008F0F8C" w:rsidTr="008F0F8C">
        <w:tc>
          <w:tcPr>
            <w:tcW w:w="152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Линия сравнения</w:t>
            </w:r>
          </w:p>
        </w:tc>
        <w:tc>
          <w:tcPr>
            <w:tcW w:w="1532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насекомые</w:t>
            </w:r>
          </w:p>
        </w:tc>
        <w:tc>
          <w:tcPr>
            <w:tcW w:w="1176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рыбы</w:t>
            </w:r>
          </w:p>
        </w:tc>
        <w:tc>
          <w:tcPr>
            <w:tcW w:w="1235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птицы</w:t>
            </w:r>
          </w:p>
        </w:tc>
        <w:tc>
          <w:tcPr>
            <w:tcW w:w="125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звери</w:t>
            </w:r>
          </w:p>
        </w:tc>
        <w:tc>
          <w:tcPr>
            <w:tcW w:w="1644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земноводные</w:t>
            </w:r>
          </w:p>
        </w:tc>
        <w:tc>
          <w:tcPr>
            <w:tcW w:w="217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пресмыкающиеся</w:t>
            </w:r>
          </w:p>
        </w:tc>
      </w:tr>
      <w:tr w:rsidR="003051E5" w:rsidRPr="008F0F8C" w:rsidTr="008F0F8C">
        <w:tc>
          <w:tcPr>
            <w:tcW w:w="152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8F0F8C">
              <w:rPr>
                <w:rFonts w:ascii="Times New Roman" w:hAnsi="Times New Roman"/>
                <w:i/>
                <w:sz w:val="28"/>
                <w:szCs w:val="28"/>
              </w:rPr>
              <w:t>количество ног</w:t>
            </w:r>
          </w:p>
        </w:tc>
        <w:tc>
          <w:tcPr>
            <w:tcW w:w="1532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76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35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58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644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7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3051E5" w:rsidRPr="008F0F8C" w:rsidTr="008F0F8C">
        <w:tc>
          <w:tcPr>
            <w:tcW w:w="152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8F0F8C">
              <w:rPr>
                <w:rFonts w:ascii="Times New Roman" w:hAnsi="Times New Roman"/>
                <w:i/>
                <w:sz w:val="28"/>
                <w:szCs w:val="28"/>
              </w:rPr>
              <w:t>кожные покровы</w:t>
            </w:r>
          </w:p>
        </w:tc>
        <w:tc>
          <w:tcPr>
            <w:tcW w:w="1532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76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35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5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644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7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3051E5" w:rsidRPr="00C661A9" w:rsidRDefault="003051E5" w:rsidP="00C661A9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C661A9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C661A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Сводная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26"/>
        <w:gridCol w:w="1161"/>
        <w:gridCol w:w="1221"/>
        <w:gridCol w:w="1238"/>
        <w:gridCol w:w="1644"/>
        <w:gridCol w:w="2178"/>
      </w:tblGrid>
      <w:tr w:rsidR="003051E5" w:rsidRPr="008F0F8C" w:rsidTr="008F0F8C">
        <w:tc>
          <w:tcPr>
            <w:tcW w:w="152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Линия сравнения</w:t>
            </w:r>
          </w:p>
        </w:tc>
        <w:tc>
          <w:tcPr>
            <w:tcW w:w="1532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насекомые</w:t>
            </w:r>
          </w:p>
        </w:tc>
        <w:tc>
          <w:tcPr>
            <w:tcW w:w="1176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рыбы</w:t>
            </w:r>
          </w:p>
        </w:tc>
        <w:tc>
          <w:tcPr>
            <w:tcW w:w="1235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птицы</w:t>
            </w:r>
          </w:p>
        </w:tc>
        <w:tc>
          <w:tcPr>
            <w:tcW w:w="125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звери</w:t>
            </w:r>
          </w:p>
        </w:tc>
        <w:tc>
          <w:tcPr>
            <w:tcW w:w="1644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земноводные</w:t>
            </w:r>
          </w:p>
        </w:tc>
        <w:tc>
          <w:tcPr>
            <w:tcW w:w="217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0F8C">
              <w:rPr>
                <w:rFonts w:ascii="Times New Roman" w:hAnsi="Times New Roman"/>
                <w:b/>
                <w:sz w:val="24"/>
                <w:szCs w:val="24"/>
              </w:rPr>
              <w:t>пресмыкающиеся</w:t>
            </w:r>
          </w:p>
        </w:tc>
      </w:tr>
      <w:tr w:rsidR="003051E5" w:rsidRPr="008F0F8C" w:rsidTr="008F0F8C">
        <w:tc>
          <w:tcPr>
            <w:tcW w:w="152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8F0F8C">
              <w:rPr>
                <w:rFonts w:ascii="Times New Roman" w:hAnsi="Times New Roman"/>
                <w:i/>
                <w:sz w:val="28"/>
                <w:szCs w:val="28"/>
              </w:rPr>
              <w:t>количество ног</w:t>
            </w:r>
          </w:p>
        </w:tc>
        <w:tc>
          <w:tcPr>
            <w:tcW w:w="1532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76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35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58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644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7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3051E5" w:rsidRPr="008F0F8C" w:rsidTr="008F0F8C">
        <w:tc>
          <w:tcPr>
            <w:tcW w:w="152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8F0F8C">
              <w:rPr>
                <w:rFonts w:ascii="Times New Roman" w:hAnsi="Times New Roman"/>
                <w:i/>
                <w:sz w:val="28"/>
                <w:szCs w:val="28"/>
              </w:rPr>
              <w:t>кожные покровы</w:t>
            </w:r>
          </w:p>
        </w:tc>
        <w:tc>
          <w:tcPr>
            <w:tcW w:w="1532" w:type="dxa"/>
          </w:tcPr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051E5" w:rsidRPr="008F0F8C" w:rsidRDefault="003051E5" w:rsidP="008F0F8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76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35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5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644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78" w:type="dxa"/>
          </w:tcPr>
          <w:p w:rsidR="003051E5" w:rsidRPr="008F0F8C" w:rsidRDefault="003051E5" w:rsidP="008F0F8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3051E5" w:rsidRPr="00C661A9" w:rsidRDefault="003051E5" w:rsidP="00C661A9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C661A9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C661A9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C661A9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C661A9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C661A9">
      <w:pPr>
        <w:rPr>
          <w:rFonts w:ascii="Times New Roman" w:hAnsi="Times New Roman"/>
          <w:b/>
          <w:sz w:val="32"/>
          <w:szCs w:val="32"/>
        </w:rPr>
      </w:pPr>
    </w:p>
    <w:tbl>
      <w:tblPr>
        <w:tblW w:w="9512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4651"/>
        <w:gridCol w:w="4861"/>
      </w:tblGrid>
      <w:tr w:rsidR="003051E5" w:rsidRPr="008F0F8C" w:rsidTr="00C661A9">
        <w:trPr>
          <w:trHeight w:val="211"/>
          <w:jc w:val="center"/>
        </w:trPr>
        <w:tc>
          <w:tcPr>
            <w:tcW w:w="465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C661A9" w:rsidRDefault="003051E5" w:rsidP="00245D2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толстые ?</w:t>
            </w:r>
          </w:p>
        </w:tc>
        <w:tc>
          <w:tcPr>
            <w:tcW w:w="486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C661A9" w:rsidRDefault="003051E5" w:rsidP="00245D2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тонкие ?</w:t>
            </w:r>
          </w:p>
        </w:tc>
      </w:tr>
      <w:tr w:rsidR="003051E5" w:rsidRPr="008F0F8C" w:rsidTr="00C661A9">
        <w:trPr>
          <w:trHeight w:val="2840"/>
          <w:jc w:val="center"/>
        </w:trPr>
        <w:tc>
          <w:tcPr>
            <w:tcW w:w="4651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Дайте три объяснения, почему…?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Объясните, почему…?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Почему вы думает6е…?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Почему Вы считаете…?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В чем различие…?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Предположите, что будет, если…?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Что, если…?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1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Кто…?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Что…?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Когда…?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Может…?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Будет…?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Мог ли…?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Как звать…? Было ли…?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Согласны ли Вы…?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Верно ли…?</w:t>
            </w:r>
          </w:p>
        </w:tc>
      </w:tr>
    </w:tbl>
    <w:p w:rsidR="003051E5" w:rsidRDefault="003051E5" w:rsidP="00C661A9">
      <w:pPr>
        <w:rPr>
          <w:rFonts w:ascii="Times New Roman" w:hAnsi="Times New Roman"/>
          <w:b/>
          <w:sz w:val="32"/>
          <w:szCs w:val="32"/>
        </w:rPr>
      </w:pPr>
    </w:p>
    <w:tbl>
      <w:tblPr>
        <w:tblW w:w="9512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4651"/>
        <w:gridCol w:w="4861"/>
      </w:tblGrid>
      <w:tr w:rsidR="003051E5" w:rsidRPr="008F0F8C" w:rsidTr="00245D26">
        <w:trPr>
          <w:trHeight w:val="211"/>
          <w:jc w:val="center"/>
        </w:trPr>
        <w:tc>
          <w:tcPr>
            <w:tcW w:w="465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C661A9" w:rsidRDefault="003051E5" w:rsidP="00245D2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толстые ?</w:t>
            </w:r>
          </w:p>
        </w:tc>
        <w:tc>
          <w:tcPr>
            <w:tcW w:w="486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C661A9" w:rsidRDefault="003051E5" w:rsidP="00245D2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тонкие ?</w:t>
            </w:r>
          </w:p>
        </w:tc>
      </w:tr>
      <w:tr w:rsidR="003051E5" w:rsidRPr="008F0F8C" w:rsidTr="00245D26">
        <w:trPr>
          <w:trHeight w:val="2840"/>
          <w:jc w:val="center"/>
        </w:trPr>
        <w:tc>
          <w:tcPr>
            <w:tcW w:w="4651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Дайте три объяснения, почему…?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Объясните, почему…?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Почему вы думает</w:t>
            </w: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е…?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Почему Вы считаете…?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В чем различие…?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Предположите, что будет, если…?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Что, если…?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1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Кто…?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Что…?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Когда…?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Может…?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Будет…?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Мог ли…?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Как звать…? Было ли…?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Согласны ли Вы…?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Верно ли…?</w:t>
            </w:r>
          </w:p>
        </w:tc>
      </w:tr>
    </w:tbl>
    <w:p w:rsidR="003051E5" w:rsidRDefault="003051E5" w:rsidP="00C661A9">
      <w:pPr>
        <w:rPr>
          <w:rFonts w:ascii="Times New Roman" w:hAnsi="Times New Roman"/>
          <w:b/>
          <w:sz w:val="32"/>
          <w:szCs w:val="32"/>
        </w:rPr>
      </w:pPr>
    </w:p>
    <w:tbl>
      <w:tblPr>
        <w:tblW w:w="9512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4651"/>
        <w:gridCol w:w="4861"/>
      </w:tblGrid>
      <w:tr w:rsidR="003051E5" w:rsidRPr="008F0F8C" w:rsidTr="00245D26">
        <w:trPr>
          <w:trHeight w:val="211"/>
          <w:jc w:val="center"/>
        </w:trPr>
        <w:tc>
          <w:tcPr>
            <w:tcW w:w="465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C661A9" w:rsidRDefault="003051E5" w:rsidP="00245D2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толстые ?</w:t>
            </w:r>
          </w:p>
        </w:tc>
        <w:tc>
          <w:tcPr>
            <w:tcW w:w="486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C661A9" w:rsidRDefault="003051E5" w:rsidP="00245D26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тонкие ?</w:t>
            </w:r>
          </w:p>
        </w:tc>
      </w:tr>
      <w:tr w:rsidR="003051E5" w:rsidRPr="008F0F8C" w:rsidTr="00245D26">
        <w:trPr>
          <w:trHeight w:val="2840"/>
          <w:jc w:val="center"/>
        </w:trPr>
        <w:tc>
          <w:tcPr>
            <w:tcW w:w="4651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Дайте три объяснения, почему…?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Объясните, почему…?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Почему вы думает6е…?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Почему Вы считаете…?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В чем различие…?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Предположите, что будет, если…?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Что, если…?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1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Кто…?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Что…?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Когда…?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Может…?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Будет…?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Мог ли…?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Как звать…? Было ли…?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Согласны ли Вы…?</w:t>
            </w:r>
          </w:p>
          <w:p w:rsidR="003051E5" w:rsidRPr="00C661A9" w:rsidRDefault="003051E5" w:rsidP="00245D26">
            <w:pPr>
              <w:spacing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1A9">
              <w:rPr>
                <w:rFonts w:ascii="Times New Roman" w:hAnsi="Times New Roman"/>
                <w:sz w:val="28"/>
                <w:szCs w:val="28"/>
                <w:lang w:eastAsia="ru-RU"/>
              </w:rPr>
              <w:t>Верно ли…?</w:t>
            </w:r>
          </w:p>
        </w:tc>
      </w:tr>
    </w:tbl>
    <w:p w:rsidR="003051E5" w:rsidRDefault="003051E5" w:rsidP="00713F17">
      <w:pPr>
        <w:jc w:val="center"/>
        <w:rPr>
          <w:rFonts w:ascii="Times New Roman" w:hAnsi="Times New Roman"/>
          <w:b/>
          <w:sz w:val="32"/>
          <w:szCs w:val="32"/>
        </w:rPr>
      </w:pPr>
      <w:r w:rsidRPr="008F0F8C">
        <w:rPr>
          <w:rFonts w:ascii="Times New Roman" w:hAnsi="Times New Roman"/>
          <w:b/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6" o:spid="_x0000_i1025" type="#_x0000_t75" style="width:357.75pt;height:344.25pt;visibility:visible">
            <v:imagedata r:id="rId4" o:title=""/>
          </v:shape>
        </w:pict>
      </w:r>
    </w:p>
    <w:p w:rsidR="003051E5" w:rsidRDefault="003051E5" w:rsidP="00C661A9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713F17">
      <w:pPr>
        <w:jc w:val="center"/>
        <w:rPr>
          <w:rFonts w:ascii="Times New Roman" w:hAnsi="Times New Roman"/>
          <w:b/>
          <w:sz w:val="32"/>
          <w:szCs w:val="32"/>
        </w:rPr>
      </w:pPr>
      <w:r w:rsidRPr="008F0F8C">
        <w:rPr>
          <w:rFonts w:ascii="Times New Roman" w:hAnsi="Times New Roman"/>
          <w:b/>
          <w:noProof/>
          <w:sz w:val="32"/>
          <w:szCs w:val="32"/>
          <w:lang w:eastAsia="ru-RU"/>
        </w:rPr>
        <w:pict>
          <v:shape id="_x0000_i1026" type="#_x0000_t75" style="width:357.75pt;height:358.5pt;visibility:visible">
            <v:imagedata r:id="rId4" o:title=""/>
          </v:shape>
        </w:pict>
      </w:r>
    </w:p>
    <w:p w:rsidR="003051E5" w:rsidRDefault="003051E5" w:rsidP="00713F17">
      <w:pPr>
        <w:jc w:val="center"/>
        <w:rPr>
          <w:rFonts w:ascii="Times New Roman" w:hAnsi="Times New Roman"/>
          <w:b/>
          <w:sz w:val="32"/>
          <w:szCs w:val="32"/>
        </w:rPr>
      </w:pPr>
    </w:p>
    <w:p w:rsidR="003051E5" w:rsidRPr="00B77341" w:rsidRDefault="003051E5" w:rsidP="00B7734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  <w:r w:rsidRPr="00B7734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«Рефлексивный экран»</w:t>
      </w:r>
    </w:p>
    <w:p w:rsidR="003051E5" w:rsidRPr="00B77341" w:rsidRDefault="003051E5" w:rsidP="00B7734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</w:p>
    <w:tbl>
      <w:tblPr>
        <w:tblW w:w="1068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3549"/>
        <w:gridCol w:w="3198"/>
        <w:gridCol w:w="3933"/>
      </w:tblGrid>
      <w:tr w:rsidR="003051E5" w:rsidRPr="008F0F8C" w:rsidTr="00B77341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Сегодня я узнал…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попробую…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Расскажу дома, что</w:t>
            </w:r>
          </w:p>
        </w:tc>
      </w:tr>
      <w:tr w:rsidR="003051E5" w:rsidRPr="008F0F8C" w:rsidTr="00B77341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У меня получилось…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выполнял задания…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Теперь я могу…</w:t>
            </w:r>
          </w:p>
        </w:tc>
      </w:tr>
      <w:tr w:rsidR="003051E5" w:rsidRPr="008F0F8C" w:rsidTr="00B77341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Было интересно…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Меня удивило…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Урок дал мне для жизни…</w:t>
            </w:r>
          </w:p>
        </w:tc>
      </w:tr>
      <w:tr w:rsidR="003051E5" w:rsidRPr="008F0F8C" w:rsidTr="00B77341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смог…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понял, что…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Мне захотелось…</w:t>
            </w:r>
          </w:p>
        </w:tc>
      </w:tr>
      <w:tr w:rsidR="003051E5" w:rsidRPr="008F0F8C" w:rsidTr="00B77341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Было трудно…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почувствовал, что…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не знал… - Теперь я знаю</w:t>
            </w:r>
            <w:r w:rsidRPr="00B77341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lang w:eastAsia="ru-RU"/>
              </w:rPr>
              <w:t>…</w:t>
            </w:r>
          </w:p>
        </w:tc>
      </w:tr>
    </w:tbl>
    <w:p w:rsidR="003051E5" w:rsidRDefault="003051E5" w:rsidP="00B77341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B77341">
      <w:pPr>
        <w:rPr>
          <w:rFonts w:ascii="Times New Roman" w:hAnsi="Times New Roman"/>
          <w:b/>
          <w:sz w:val="32"/>
          <w:szCs w:val="32"/>
        </w:rPr>
      </w:pPr>
    </w:p>
    <w:p w:rsidR="003051E5" w:rsidRPr="00B77341" w:rsidRDefault="003051E5" w:rsidP="00B7734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  <w:r w:rsidRPr="00B7734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«Рефлексивный экран»</w:t>
      </w:r>
    </w:p>
    <w:p w:rsidR="003051E5" w:rsidRPr="00B77341" w:rsidRDefault="003051E5" w:rsidP="00B7734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</w:p>
    <w:tbl>
      <w:tblPr>
        <w:tblW w:w="1068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3549"/>
        <w:gridCol w:w="3198"/>
        <w:gridCol w:w="3933"/>
      </w:tblGrid>
      <w:tr w:rsidR="003051E5" w:rsidRPr="008F0F8C" w:rsidTr="00245D26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Сегодня я узнал…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попробую…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Расскажу дома, что</w:t>
            </w:r>
          </w:p>
        </w:tc>
      </w:tr>
      <w:tr w:rsidR="003051E5" w:rsidRPr="008F0F8C" w:rsidTr="00245D26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У меня получилось…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выполнял задания…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Теперь я могу…</w:t>
            </w:r>
          </w:p>
        </w:tc>
      </w:tr>
      <w:tr w:rsidR="003051E5" w:rsidRPr="008F0F8C" w:rsidTr="00245D26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Было интересно…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Меня удивило…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Урок дал мне для жизни…</w:t>
            </w:r>
          </w:p>
        </w:tc>
      </w:tr>
      <w:tr w:rsidR="003051E5" w:rsidRPr="008F0F8C" w:rsidTr="00245D26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смог…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понял, что…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Мне захотелось…</w:t>
            </w:r>
          </w:p>
        </w:tc>
      </w:tr>
      <w:tr w:rsidR="003051E5" w:rsidRPr="008F0F8C" w:rsidTr="00245D26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Было трудно…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почувствовал, что…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не знал… - Теперь я знаю</w:t>
            </w:r>
            <w:r w:rsidRPr="00B77341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lang w:eastAsia="ru-RU"/>
              </w:rPr>
              <w:t>…</w:t>
            </w:r>
          </w:p>
        </w:tc>
      </w:tr>
    </w:tbl>
    <w:p w:rsidR="003051E5" w:rsidRDefault="003051E5" w:rsidP="00B77341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B77341">
      <w:pPr>
        <w:rPr>
          <w:rFonts w:ascii="Times New Roman" w:hAnsi="Times New Roman"/>
          <w:b/>
          <w:sz w:val="32"/>
          <w:szCs w:val="32"/>
        </w:rPr>
      </w:pPr>
    </w:p>
    <w:p w:rsidR="003051E5" w:rsidRPr="00B77341" w:rsidRDefault="003051E5" w:rsidP="00B7734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  <w:r w:rsidRPr="00B7734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«Рефлексивный экран»</w:t>
      </w:r>
    </w:p>
    <w:p w:rsidR="003051E5" w:rsidRPr="00B77341" w:rsidRDefault="003051E5" w:rsidP="00B7734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</w:p>
    <w:tbl>
      <w:tblPr>
        <w:tblW w:w="1068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3549"/>
        <w:gridCol w:w="3198"/>
        <w:gridCol w:w="3933"/>
      </w:tblGrid>
      <w:tr w:rsidR="003051E5" w:rsidRPr="008F0F8C" w:rsidTr="00245D26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Сегодня я узнал…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попробую…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Расскажу дома, что</w:t>
            </w:r>
          </w:p>
        </w:tc>
      </w:tr>
      <w:tr w:rsidR="003051E5" w:rsidRPr="008F0F8C" w:rsidTr="00245D26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У меня получилось…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выполнял задания…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Теперь я могу…</w:t>
            </w:r>
          </w:p>
        </w:tc>
      </w:tr>
      <w:tr w:rsidR="003051E5" w:rsidRPr="008F0F8C" w:rsidTr="00245D26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Было интересно…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Меня удивило…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Урок дал мне для жизни…</w:t>
            </w:r>
          </w:p>
        </w:tc>
      </w:tr>
      <w:tr w:rsidR="003051E5" w:rsidRPr="008F0F8C" w:rsidTr="00245D26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смог…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понял, что…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Мне захотелось…</w:t>
            </w:r>
          </w:p>
        </w:tc>
      </w:tr>
      <w:tr w:rsidR="003051E5" w:rsidRPr="008F0F8C" w:rsidTr="00245D26">
        <w:tc>
          <w:tcPr>
            <w:tcW w:w="3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Было трудно…</w:t>
            </w:r>
          </w:p>
        </w:tc>
        <w:tc>
          <w:tcPr>
            <w:tcW w:w="31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почувствовал, что…</w:t>
            </w:r>
          </w:p>
        </w:tc>
        <w:tc>
          <w:tcPr>
            <w:tcW w:w="39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51E5" w:rsidRPr="00B77341" w:rsidRDefault="003051E5" w:rsidP="00245D26">
            <w:pPr>
              <w:spacing w:after="15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B77341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Я не знал… - Теперь я знаю</w:t>
            </w:r>
            <w:r w:rsidRPr="00B77341">
              <w:rPr>
                <w:rFonts w:ascii="Times New Roman" w:hAnsi="Times New Roman"/>
                <w:i/>
                <w:iCs/>
                <w:color w:val="333333"/>
                <w:sz w:val="28"/>
                <w:szCs w:val="28"/>
                <w:lang w:eastAsia="ru-RU"/>
              </w:rPr>
              <w:t>…</w:t>
            </w:r>
          </w:p>
        </w:tc>
      </w:tr>
    </w:tbl>
    <w:p w:rsidR="003051E5" w:rsidRDefault="003051E5" w:rsidP="00B77341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B77341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B77341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B77341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B77341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B77341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B77341">
      <w:pPr>
        <w:rPr>
          <w:rFonts w:ascii="Times New Roman" w:hAnsi="Times New Roman"/>
          <w:b/>
          <w:sz w:val="32"/>
          <w:szCs w:val="32"/>
        </w:rPr>
      </w:pPr>
    </w:p>
    <w:p w:rsidR="003051E5" w:rsidRDefault="003051E5" w:rsidP="00C1651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Кластер </w:t>
      </w:r>
    </w:p>
    <w:p w:rsidR="003051E5" w:rsidRPr="00C661A9" w:rsidRDefault="003051E5" w:rsidP="00B77341">
      <w:pPr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ru-RU"/>
        </w:rPr>
        <w:pict>
          <v:roundrect id="_x0000_s1026" style="position:absolute;margin-left:336.55pt;margin-top:246.85pt;width:198pt;height:59.25pt;z-index:251656704" arcsize="10923f"/>
        </w:pict>
      </w:r>
      <w:r>
        <w:rPr>
          <w:noProof/>
          <w:lang w:eastAsia="ru-RU"/>
        </w:rPr>
        <w:pict>
          <v:roundrect id="_x0000_s1027" style="position:absolute;margin-left:-12.2pt;margin-top:250.6pt;width:198pt;height:59.25pt;z-index:251657728" arcsize="10923f"/>
        </w:pict>
      </w:r>
      <w:r>
        <w:rPr>
          <w:noProof/>
          <w:lang w:eastAsia="ru-RU"/>
        </w:rPr>
        <w:pict>
          <v:roundrect id="_x0000_s1028" style="position:absolute;margin-left:294.55pt;margin-top:123.85pt;width:198pt;height:59.25pt;z-index:251658752" arcsize="10923f"/>
        </w:pict>
      </w:r>
      <w:r>
        <w:rPr>
          <w:noProof/>
          <w:lang w:eastAsia="ru-RU"/>
        </w:rPr>
        <w:pict>
          <v:roundrect id="_x0000_s1029" style="position:absolute;margin-left:32.05pt;margin-top:123.85pt;width:198pt;height:59.25pt;z-index:251659776" arcsize="10923f"/>
        </w:pict>
      </w:r>
      <w:r>
        <w:rPr>
          <w:noProof/>
          <w:lang w:eastAsia="ru-RU"/>
        </w:rPr>
        <w:pict>
          <v:roundrect id="_x0000_s1030" style="position:absolute;margin-left:164.8pt;margin-top:34.6pt;width:198pt;height:59.25pt;z-index:251655680" arcsize="10923f"/>
        </w:pict>
      </w:r>
    </w:p>
    <w:sectPr w:rsidR="003051E5" w:rsidRPr="00C661A9" w:rsidSect="00C661A9">
      <w:pgSz w:w="11906" w:h="16838"/>
      <w:pgMar w:top="568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1A9"/>
    <w:rsid w:val="00040BCC"/>
    <w:rsid w:val="00245D26"/>
    <w:rsid w:val="003051E5"/>
    <w:rsid w:val="003C1A42"/>
    <w:rsid w:val="004C709E"/>
    <w:rsid w:val="00713F17"/>
    <w:rsid w:val="00835273"/>
    <w:rsid w:val="008F0F8C"/>
    <w:rsid w:val="00901242"/>
    <w:rsid w:val="00B77341"/>
    <w:rsid w:val="00BE6DE0"/>
    <w:rsid w:val="00C16513"/>
    <w:rsid w:val="00C2381D"/>
    <w:rsid w:val="00C661A9"/>
    <w:rsid w:val="00EB40B5"/>
    <w:rsid w:val="00F81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81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661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66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61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6</Pages>
  <Words>339</Words>
  <Characters>1934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2017-12-05T03:51:00Z</cp:lastPrinted>
  <dcterms:created xsi:type="dcterms:W3CDTF">2017-11-30T15:42:00Z</dcterms:created>
  <dcterms:modified xsi:type="dcterms:W3CDTF">2017-12-05T03:54:00Z</dcterms:modified>
</cp:coreProperties>
</file>